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Chipping Barnet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Chipping Barnet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Chipping Barnet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Chipping Barnet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Chipping Barnet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Chipping Barnet are estimated to have a score of 1-2 on the PGSI (low-risk gambling), whilst </w:t>
      </w:r>
      <w:r w:rsidRPr="00773DF7">
        <w:rPr>
          <w:rFonts w:ascii="Libre Franklin Light" w:hAnsi="Libre Franklin Light" w:cs="Calibri Light"/>
          <w:b/>
          <w:bCs/>
          <w:color w:val="C45911" w:themeColor="accent2" w:themeShade="BF"/>
        </w:rPr>
        <w:t xml:space="preserve">5.0%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60.0% </w:t>
      </w:r>
      <w:r w:rsidRPr="004747BF">
        <w:rPr>
          <w:rFonts w:ascii="Libre Franklin Light" w:eastAsia="Times New Roman" w:hAnsi="Libre Franklin Light" w:cs="Calibri Light"/>
        </w:rPr>
        <w:t xml:space="preserve">of those respondents classified as PGSI 8+ in Chipping Barnet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Chipping Barnet is estimated to be </w:t>
      </w:r>
      <w:r w:rsidRPr="00773DF7">
        <w:rPr>
          <w:rFonts w:ascii="Libre Franklin Light" w:eastAsia="Times New Roman" w:hAnsi="Libre Franklin Light" w:cs="Calibri Light"/>
          <w:b/>
          <w:bCs/>
          <w:color w:val="C45911" w:themeColor="accent2" w:themeShade="BF"/>
        </w:rPr>
        <w:t xml:space="preserve">£1,969,315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Chipping Barnet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Chipping Barnet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Chipping Barnet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Chipping Barnet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hipping Barne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Chipping Barnet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hipping Barne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Chipping Barnet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9.7%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42.9%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Chipping Barnet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hipping Barne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Chipping Barnet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8.3%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43.1%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Chipping Barnet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Chipping Barnet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58.1%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Chipping Barnet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Chipping Barnet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Chipping Barnet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£1,969,315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Chipping Barnet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£32,077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£663,369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£47,521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£13,365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£24,503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£1,188,480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£1,969,315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Chipping Barnet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Chipping Barnet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Chipping Barnet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Chipping Barnet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36.2%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Chipping Barnet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Chipping Barnet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Chipping Barnet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Chipping Barnet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21.4%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Chipping Barnet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36.2%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Chipping Barnet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Chipping Barnet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Chipping Barnet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CDC94B2-CDC4-4CE8-8100-9419827F886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